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D4E1ED" w:themeColor="accent1" w:themeTint="66"/>
  <w:body>
    <w:tbl>
      <w:tblPr>
        <w:tblW w:w="0" w:type="auto"/>
        <w:tblInd w:w="-18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720"/>
        <w:gridCol w:w="6470"/>
      </w:tblGrid>
      <w:tr w:rsidR="001B2ABD" w14:paraId="72DF118E" w14:textId="77777777" w:rsidTr="008B6EEF">
        <w:trPr>
          <w:trHeight w:val="2465"/>
        </w:trPr>
        <w:tc>
          <w:tcPr>
            <w:tcW w:w="3780" w:type="dxa"/>
            <w:vAlign w:val="bottom"/>
          </w:tcPr>
          <w:p w14:paraId="7052F7C0" w14:textId="6C6A57C5" w:rsidR="001B2ABD" w:rsidRDefault="001A3026" w:rsidP="00593204">
            <w:pPr>
              <w:tabs>
                <w:tab w:val="left" w:pos="990"/>
              </w:tabs>
              <w:jc w:val="center"/>
            </w:pPr>
            <w:r>
              <w:rPr>
                <w:noProof/>
                <w:lang w:eastAsia="en-US" w:bidi="km-K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B60844" wp14:editId="330F106E">
                      <wp:simplePos x="0" y="0"/>
                      <wp:positionH relativeFrom="column">
                        <wp:posOffset>640979</wp:posOffset>
                      </wp:positionH>
                      <wp:positionV relativeFrom="paragraph">
                        <wp:posOffset>293114</wp:posOffset>
                      </wp:positionV>
                      <wp:extent cx="1104405" cy="1223159"/>
                      <wp:effectExtent l="0" t="0" r="19685" b="1524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4405" cy="122315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77C6B6" w14:textId="37434C9C" w:rsidR="001A3026" w:rsidRPr="001A3026" w:rsidRDefault="001A3026" w:rsidP="001A3026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6"/>
                                      <w:szCs w:val="36"/>
                                    </w:rPr>
                                  </w:pPr>
                                  <w:r w:rsidRPr="001A3026">
                                    <w:rPr>
                                      <w:color w:val="000000" w:themeColor="text1"/>
                                      <w:sz w:val="36"/>
                                      <w:szCs w:val="36"/>
                                    </w:rPr>
                                    <w:t>Photo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B60844" id="Rectangle 2" o:spid="_x0000_s1026" style="position:absolute;left:0;text-align:left;margin-left:50.45pt;margin-top:23.1pt;width:86.95pt;height:9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" fillcolor="#94b6d2 [3204]" strokecolor="#345c7d [1604]" strokeweight="1pt">
                      <v:textbox>
                        <w:txbxContent>
                          <w:p w14:paraId="6977C6B6" w14:textId="37434C9C" w:rsidR="001A3026" w:rsidRPr="001A3026" w:rsidRDefault="001A3026" w:rsidP="001A3026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1A3026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Photo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20" w:type="dxa"/>
          </w:tcPr>
          <w:p w14:paraId="39F783A7" w14:textId="77777777"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470" w:type="dxa"/>
            <w:vAlign w:val="bottom"/>
          </w:tcPr>
          <w:p w14:paraId="67825DBB" w14:textId="570EE8CD" w:rsidR="001B2ABD" w:rsidRPr="00603B30" w:rsidRDefault="001A3026" w:rsidP="001B2ABD">
            <w:pPr>
              <w:pStyle w:val="Title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Name</w:t>
            </w:r>
          </w:p>
          <w:p w14:paraId="0F52B464" w14:textId="7205F7E8" w:rsidR="001B2ABD" w:rsidRDefault="001B2ABD" w:rsidP="001B2ABD">
            <w:pPr>
              <w:pStyle w:val="Subtitle"/>
            </w:pPr>
          </w:p>
        </w:tc>
      </w:tr>
      <w:tr w:rsidR="001B2ABD" w14:paraId="07AC5379" w14:textId="77777777" w:rsidTr="008B6EEF">
        <w:tc>
          <w:tcPr>
            <w:tcW w:w="3780" w:type="dxa"/>
          </w:tcPr>
          <w:sdt>
            <w:sdtPr>
              <w:id w:val="-1711873194"/>
              <w:placeholder>
                <w:docPart w:val="C7241D55C6FB457AB477C5833F162A1A"/>
              </w:placeholder>
              <w:temporary/>
              <w:showingPlcHdr/>
              <w15:appearance w15:val="hidden"/>
            </w:sdtPr>
            <w:sdtEndPr/>
            <w:sdtContent>
              <w:p w14:paraId="72B15B63" w14:textId="77777777" w:rsidR="001B2ABD" w:rsidRDefault="00036450" w:rsidP="00036450">
                <w:pPr>
                  <w:pStyle w:val="Heading3"/>
                </w:pPr>
                <w:r w:rsidRPr="00D5459D">
                  <w:t>Profile</w:t>
                </w:r>
              </w:p>
            </w:sdtContent>
          </w:sdt>
          <w:p w14:paraId="1354FEAE" w14:textId="4879A8E0" w:rsidR="00036450" w:rsidRDefault="001A3026" w:rsidP="00042B7D">
            <w:r>
              <w:t>Sex: ..............................</w:t>
            </w:r>
          </w:p>
          <w:p w14:paraId="7859D2D2" w14:textId="3C01FA0F" w:rsidR="001A3026" w:rsidRDefault="001A3026" w:rsidP="00042B7D">
            <w:r>
              <w:t>Nationality: .................</w:t>
            </w:r>
          </w:p>
          <w:p w14:paraId="2809F0D7" w14:textId="651E0772" w:rsidR="001A3026" w:rsidRDefault="001A3026" w:rsidP="00042B7D">
            <w:proofErr w:type="spellStart"/>
            <w:r>
              <w:t>DoB</w:t>
            </w:r>
            <w:proofErr w:type="spellEnd"/>
            <w:r>
              <w:t>: .............................</w:t>
            </w:r>
          </w:p>
          <w:p w14:paraId="45898F9E" w14:textId="7938AFED" w:rsidR="001A3026" w:rsidRDefault="001A3026" w:rsidP="00042B7D">
            <w:proofErr w:type="spellStart"/>
            <w:r>
              <w:t>PoB</w:t>
            </w:r>
            <w:proofErr w:type="spellEnd"/>
            <w:r>
              <w:t>: .............................</w:t>
            </w:r>
          </w:p>
          <w:p w14:paraId="0EC21594" w14:textId="44E818E2" w:rsidR="001A3026" w:rsidRDefault="001A3026" w:rsidP="00042B7D">
            <w:r>
              <w:t>Marital Status: ............</w:t>
            </w:r>
          </w:p>
          <w:p w14:paraId="3EBB2590" w14:textId="77777777" w:rsidR="00603B30" w:rsidRPr="00603B30" w:rsidRDefault="00603B30" w:rsidP="00603B30">
            <w:pPr>
              <w:pStyle w:val="Heading3"/>
              <w:rPr>
                <w:rFonts w:asciiTheme="minorHAnsi" w:eastAsiaTheme="minorEastAsia" w:hAnsiTheme="minorHAnsi" w:cstheme="minorBidi"/>
                <w:b w:val="0"/>
                <w:caps w:val="0"/>
                <w:color w:val="auto"/>
                <w:sz w:val="18"/>
                <w:szCs w:val="22"/>
              </w:rPr>
            </w:pPr>
            <w:r>
              <w:t>Skills</w:t>
            </w:r>
          </w:p>
          <w:p w14:paraId="2C9CE2AD" w14:textId="77777777" w:rsidR="00603B30" w:rsidRDefault="00603B30" w:rsidP="00603B30">
            <w:pPr>
              <w:tabs>
                <w:tab w:val="center" w:pos="1775"/>
              </w:tabs>
              <w:rPr>
                <w:noProof/>
                <w:color w:val="000000" w:themeColor="text1"/>
              </w:rPr>
            </w:pPr>
            <w:r w:rsidRPr="00B90CEF">
              <w:rPr>
                <w:noProof/>
                <w:color w:val="000000" w:themeColor="text1"/>
                <w:lang w:eastAsia="en-US" w:bidi="km-KH"/>
              </w:rPr>
              <w:drawing>
                <wp:inline distT="0" distB="0" distL="0" distR="0" wp14:anchorId="6E8FC8E5" wp14:editId="337AFC43">
                  <wp:extent cx="2257425" cy="1257300"/>
                  <wp:effectExtent l="0" t="0" r="0" b="0"/>
                  <wp:docPr id="12" name="Chart 12" descr="skills chart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14:paraId="19B0C6C4" w14:textId="77777777" w:rsidR="00F84FD0" w:rsidRDefault="00F84FD0" w:rsidP="00F84FD0"/>
          <w:p w14:paraId="2DC5FE5C" w14:textId="77777777" w:rsidR="00F84FD0" w:rsidRPr="00F84FD0" w:rsidRDefault="00F84FD0" w:rsidP="00F84FD0">
            <w:pPr>
              <w:rPr>
                <w:rFonts w:asciiTheme="majorHAnsi" w:eastAsiaTheme="majorEastAsia" w:hAnsiTheme="majorHAnsi" w:cstheme="majorBidi"/>
                <w:b/>
                <w:caps/>
                <w:color w:val="548AB7" w:themeColor="accent1" w:themeShade="BF"/>
                <w:sz w:val="22"/>
                <w:szCs w:val="24"/>
              </w:rPr>
            </w:pPr>
            <w:r w:rsidRPr="00F84FD0">
              <w:rPr>
                <w:rFonts w:asciiTheme="majorHAnsi" w:eastAsiaTheme="majorEastAsia" w:hAnsiTheme="majorHAnsi" w:cstheme="majorBidi"/>
                <w:b/>
                <w:caps/>
                <w:color w:val="548AB7" w:themeColor="accent1" w:themeShade="BF"/>
                <w:sz w:val="22"/>
                <w:szCs w:val="24"/>
              </w:rPr>
              <w:t>Languages</w:t>
            </w:r>
          </w:p>
          <w:p w14:paraId="1FBBC8E5" w14:textId="77777777" w:rsidR="00F84FD0" w:rsidRDefault="00F84FD0" w:rsidP="00F84FD0">
            <w:r w:rsidRPr="00B90CEF">
              <w:rPr>
                <w:noProof/>
                <w:color w:val="000000" w:themeColor="text1"/>
                <w:lang w:eastAsia="en-US" w:bidi="km-KH"/>
              </w:rPr>
              <w:drawing>
                <wp:inline distT="0" distB="0" distL="0" distR="0" wp14:anchorId="2F0C675F" wp14:editId="136E0B2C">
                  <wp:extent cx="1514475" cy="542925"/>
                  <wp:effectExtent l="0" t="0" r="0" b="0"/>
                  <wp:docPr id="1" name="Chart 1" descr="skills chart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sdt>
            <w:sdtPr>
              <w:id w:val="-1954003311"/>
              <w:placeholder>
                <w:docPart w:val="B84E44FD3B4D45F79FAAB905AB494EBE"/>
              </w:placeholder>
              <w:temporary/>
              <w:showingPlcHdr/>
              <w15:appearance w15:val="hidden"/>
            </w:sdtPr>
            <w:sdtEndPr/>
            <w:sdtContent>
              <w:p w14:paraId="0216B8E2" w14:textId="77777777" w:rsidR="00F84FD0" w:rsidRPr="00CB0055" w:rsidRDefault="00F84FD0" w:rsidP="00F84FD0">
                <w:pPr>
                  <w:pStyle w:val="Heading3"/>
                </w:pPr>
                <w:r w:rsidRPr="00CB0055">
                  <w:t>Contact</w:t>
                </w:r>
              </w:p>
            </w:sdtContent>
          </w:sdt>
          <w:sdt>
            <w:sdtPr>
              <w:id w:val="1111563247"/>
              <w:placeholder>
                <w:docPart w:val="D89AB83B5CF344F19103F7D48BE9B7A8"/>
              </w:placeholder>
              <w:temporary/>
              <w:showingPlcHdr/>
              <w15:appearance w15:val="hidden"/>
            </w:sdtPr>
            <w:sdtEndPr/>
            <w:sdtContent>
              <w:p w14:paraId="3CBF78B7" w14:textId="77777777" w:rsidR="00F84FD0" w:rsidRDefault="00F84FD0" w:rsidP="00F84FD0">
                <w:r w:rsidRPr="004D3011">
                  <w:t>PHONE:</w:t>
                </w:r>
              </w:p>
            </w:sdtContent>
          </w:sdt>
          <w:p w14:paraId="1886CA52" w14:textId="0B789E65" w:rsidR="00F84FD0" w:rsidRDefault="00F84FD0" w:rsidP="00F84FD0">
            <w:r>
              <w:t>(+</w:t>
            </w:r>
            <w:proofErr w:type="gramStart"/>
            <w:r>
              <w:t>855)</w:t>
            </w:r>
            <w:r w:rsidR="00DF32CF">
              <w:t>....................</w:t>
            </w:r>
            <w:proofErr w:type="gramEnd"/>
          </w:p>
          <w:p w14:paraId="060C5AFF" w14:textId="77777777" w:rsidR="00F84FD0" w:rsidRDefault="00F84FD0" w:rsidP="00F84FD0"/>
          <w:sdt>
            <w:sdtPr>
              <w:id w:val="-240260293"/>
              <w:placeholder>
                <w:docPart w:val="322DE7146CA04F328201082066E956F1"/>
              </w:placeholder>
              <w:temporary/>
              <w:showingPlcHdr/>
              <w15:appearance w15:val="hidden"/>
            </w:sdtPr>
            <w:sdtEndPr/>
            <w:sdtContent>
              <w:p w14:paraId="230BACC0" w14:textId="77777777" w:rsidR="00F84FD0" w:rsidRDefault="00F84FD0" w:rsidP="00F84FD0">
                <w:r w:rsidRPr="004D3011">
                  <w:t>EMAIL:</w:t>
                </w:r>
              </w:p>
            </w:sdtContent>
          </w:sdt>
          <w:p w14:paraId="11EEF980" w14:textId="6AFD1497" w:rsidR="00F84FD0" w:rsidRDefault="00DF32CF" w:rsidP="00F84FD0">
            <w:pPr>
              <w:tabs>
                <w:tab w:val="left" w:pos="2685"/>
              </w:tabs>
            </w:pPr>
            <w:r>
              <w:t>.............................</w:t>
            </w:r>
            <w:r w:rsidR="00F84FD0">
              <w:tab/>
            </w:r>
          </w:p>
          <w:p w14:paraId="17E65C60" w14:textId="77777777" w:rsidR="00F84FD0" w:rsidRDefault="00F84FD0" w:rsidP="00F84FD0">
            <w:pPr>
              <w:tabs>
                <w:tab w:val="left" w:pos="2685"/>
              </w:tabs>
            </w:pPr>
          </w:p>
          <w:p w14:paraId="7B727D2D" w14:textId="77777777" w:rsidR="00F84FD0" w:rsidRDefault="00F84FD0" w:rsidP="00F84FD0">
            <w:pPr>
              <w:tabs>
                <w:tab w:val="left" w:pos="2685"/>
              </w:tabs>
            </w:pPr>
            <w:r>
              <w:t>A</w:t>
            </w:r>
            <w:r w:rsidR="00A61C4A">
              <w:t>DDRESS</w:t>
            </w:r>
            <w:r>
              <w:t>:</w:t>
            </w:r>
          </w:p>
          <w:p w14:paraId="7239314A" w14:textId="4C125AB9" w:rsidR="00F84FD0" w:rsidRPr="009D751F" w:rsidRDefault="00DF32CF" w:rsidP="00F84FD0">
            <w:pPr>
              <w:tabs>
                <w:tab w:val="left" w:pos="2685"/>
              </w:tabs>
            </w:pPr>
            <w:r>
              <w:t>...............................</w:t>
            </w:r>
          </w:p>
          <w:p w14:paraId="79DF594F" w14:textId="6C93F114" w:rsidR="00F84FD0" w:rsidRDefault="00F84FD0" w:rsidP="00F84FD0">
            <w:pPr>
              <w:tabs>
                <w:tab w:val="center" w:pos="1775"/>
              </w:tabs>
            </w:pPr>
            <w:r>
              <w:tab/>
            </w:r>
          </w:p>
          <w:p w14:paraId="08722D7B" w14:textId="77777777" w:rsidR="00F84FD0" w:rsidRPr="00F84FD0" w:rsidRDefault="00F84FD0" w:rsidP="00593204"/>
        </w:tc>
        <w:tc>
          <w:tcPr>
            <w:tcW w:w="720" w:type="dxa"/>
          </w:tcPr>
          <w:p w14:paraId="1F476BE0" w14:textId="77777777" w:rsidR="001B2ABD" w:rsidRPr="001A3026" w:rsidRDefault="001B2ABD" w:rsidP="000C45FF">
            <w:pPr>
              <w:tabs>
                <w:tab w:val="left" w:pos="990"/>
              </w:tabs>
              <w:rPr>
                <w:color w:val="000000" w:themeColor="text1"/>
              </w:rPr>
            </w:pPr>
          </w:p>
        </w:tc>
        <w:tc>
          <w:tcPr>
            <w:tcW w:w="6470" w:type="dxa"/>
          </w:tcPr>
          <w:sdt>
            <w:sdtPr>
              <w:rPr>
                <w:color w:val="000000" w:themeColor="text1"/>
              </w:rPr>
              <w:id w:val="1049110328"/>
              <w:placeholder>
                <w:docPart w:val="9957AB9979604527BE217DEC74BE992F"/>
              </w:placeholder>
              <w:temporary/>
              <w:showingPlcHdr/>
              <w15:appearance w15:val="hidden"/>
            </w:sdtPr>
            <w:sdtEndPr/>
            <w:sdtContent>
              <w:p w14:paraId="12023FF4" w14:textId="77777777" w:rsidR="001B2ABD" w:rsidRPr="001A3026" w:rsidRDefault="00E25A26" w:rsidP="00036450">
                <w:pPr>
                  <w:pStyle w:val="Heading2"/>
                  <w:rPr>
                    <w:color w:val="000000" w:themeColor="text1"/>
                  </w:rPr>
                </w:pPr>
                <w:r w:rsidRPr="001A3026">
                  <w:rPr>
                    <w:color w:val="000000" w:themeColor="text1"/>
                  </w:rPr>
                  <w:t>EDUCATION</w:t>
                </w:r>
              </w:p>
            </w:sdtContent>
          </w:sdt>
          <w:p w14:paraId="7B5C235E" w14:textId="125C1315" w:rsidR="00036450" w:rsidRPr="001A3026" w:rsidRDefault="001A3026" w:rsidP="00B359E4">
            <w:pPr>
              <w:pStyle w:val="Heading4"/>
              <w:rPr>
                <w:color w:val="000000" w:themeColor="text1"/>
              </w:rPr>
            </w:pPr>
            <w:r w:rsidRPr="001A3026">
              <w:rPr>
                <w:color w:val="000000" w:themeColor="text1"/>
              </w:rPr>
              <w:t>(Degree)..............</w:t>
            </w:r>
            <w:r w:rsidR="00F3617C" w:rsidRPr="001A3026">
              <w:rPr>
                <w:color w:val="000000" w:themeColor="text1"/>
              </w:rPr>
              <w:t xml:space="preserve"> at </w:t>
            </w:r>
            <w:r w:rsidRPr="001A3026">
              <w:rPr>
                <w:color w:val="000000" w:themeColor="text1"/>
              </w:rPr>
              <w:t>(place)...............................</w:t>
            </w:r>
          </w:p>
          <w:p w14:paraId="3E5BC50C" w14:textId="2E24A3D1" w:rsidR="00036450" w:rsidRPr="001A3026" w:rsidRDefault="001A3026" w:rsidP="00593204">
            <w:pPr>
              <w:pStyle w:val="Date"/>
              <w:rPr>
                <w:color w:val="000000" w:themeColor="text1"/>
              </w:rPr>
            </w:pPr>
            <w:r w:rsidRPr="001A3026">
              <w:rPr>
                <w:color w:val="000000" w:themeColor="text1"/>
              </w:rPr>
              <w:t>(year) from............to............................................</w:t>
            </w:r>
          </w:p>
          <w:p w14:paraId="5C87950C" w14:textId="68857AFB" w:rsidR="001A3026" w:rsidRPr="001A3026" w:rsidRDefault="001A3026" w:rsidP="001A3026">
            <w:pPr>
              <w:rPr>
                <w:color w:val="000000" w:themeColor="text1"/>
              </w:rPr>
            </w:pPr>
            <w:r w:rsidRPr="001A3026">
              <w:rPr>
                <w:color w:val="000000" w:themeColor="text1"/>
              </w:rPr>
              <w:t>Description............................................................</w:t>
            </w:r>
          </w:p>
          <w:p w14:paraId="22E0A20C" w14:textId="77777777" w:rsidR="00DA04B4" w:rsidRPr="001A3026" w:rsidRDefault="00DA04B4" w:rsidP="00036450">
            <w:pPr>
              <w:rPr>
                <w:color w:val="000000" w:themeColor="text1"/>
              </w:rPr>
            </w:pPr>
          </w:p>
          <w:p w14:paraId="39071B43" w14:textId="77777777" w:rsidR="001A3026" w:rsidRPr="001A3026" w:rsidRDefault="001A3026" w:rsidP="001A3026">
            <w:pPr>
              <w:pStyle w:val="Heading4"/>
              <w:rPr>
                <w:color w:val="000000" w:themeColor="text1"/>
              </w:rPr>
            </w:pPr>
            <w:r w:rsidRPr="001A3026">
              <w:rPr>
                <w:color w:val="000000" w:themeColor="text1"/>
              </w:rPr>
              <w:t>(Degree).............. at (place)...............................</w:t>
            </w:r>
          </w:p>
          <w:p w14:paraId="60ADB3ED" w14:textId="77777777" w:rsidR="001A3026" w:rsidRPr="001A3026" w:rsidRDefault="001A3026" w:rsidP="001A3026">
            <w:pPr>
              <w:pStyle w:val="Date"/>
              <w:rPr>
                <w:color w:val="000000" w:themeColor="text1"/>
              </w:rPr>
            </w:pPr>
            <w:r w:rsidRPr="001A3026">
              <w:rPr>
                <w:color w:val="000000" w:themeColor="text1"/>
              </w:rPr>
              <w:t>(year) from............to............................................</w:t>
            </w:r>
          </w:p>
          <w:p w14:paraId="02DC7C18" w14:textId="77777777" w:rsidR="001A3026" w:rsidRPr="001A3026" w:rsidRDefault="001A3026" w:rsidP="001A3026">
            <w:pPr>
              <w:rPr>
                <w:color w:val="000000" w:themeColor="text1"/>
              </w:rPr>
            </w:pPr>
            <w:r w:rsidRPr="001A3026">
              <w:rPr>
                <w:color w:val="000000" w:themeColor="text1"/>
              </w:rPr>
              <w:t>Description............................................................</w:t>
            </w:r>
          </w:p>
          <w:sdt>
            <w:sdtPr>
              <w:rPr>
                <w:color w:val="000000" w:themeColor="text1"/>
              </w:rPr>
              <w:id w:val="1001553383"/>
              <w:placeholder>
                <w:docPart w:val="7A051BAE3CE743D786AAD52239379A1C"/>
              </w:placeholder>
              <w:temporary/>
              <w:showingPlcHdr/>
              <w15:appearance w15:val="hidden"/>
            </w:sdtPr>
            <w:sdtEndPr/>
            <w:sdtContent>
              <w:p w14:paraId="231A7F1F" w14:textId="77777777" w:rsidR="00036450" w:rsidRPr="001A3026" w:rsidRDefault="00036450" w:rsidP="00036450">
                <w:pPr>
                  <w:pStyle w:val="Heading2"/>
                  <w:rPr>
                    <w:color w:val="000000" w:themeColor="text1"/>
                  </w:rPr>
                </w:pPr>
                <w:r w:rsidRPr="001A3026">
                  <w:rPr>
                    <w:color w:val="000000" w:themeColor="text1"/>
                  </w:rPr>
                  <w:t>WORK EXPERIENCE</w:t>
                </w:r>
              </w:p>
            </w:sdtContent>
          </w:sdt>
          <w:p w14:paraId="4A8B7B23" w14:textId="5F77729A" w:rsidR="00036450" w:rsidRPr="001A3026" w:rsidRDefault="001A3026" w:rsidP="00B359E4">
            <w:pPr>
              <w:pStyle w:val="Heading4"/>
              <w:rPr>
                <w:bCs/>
                <w:color w:val="000000" w:themeColor="text1"/>
              </w:rPr>
            </w:pPr>
            <w:r w:rsidRPr="001A3026">
              <w:rPr>
                <w:color w:val="000000" w:themeColor="text1"/>
              </w:rPr>
              <w:t>(Position).............</w:t>
            </w:r>
            <w:r w:rsidR="00036450" w:rsidRPr="001A3026">
              <w:rPr>
                <w:color w:val="000000" w:themeColor="text1"/>
              </w:rPr>
              <w:t xml:space="preserve"> </w:t>
            </w:r>
            <w:r w:rsidR="000A6DA3" w:rsidRPr="001A3026">
              <w:rPr>
                <w:color w:val="000000" w:themeColor="text1"/>
              </w:rPr>
              <w:t xml:space="preserve">at </w:t>
            </w:r>
            <w:r w:rsidRPr="001A3026">
              <w:rPr>
                <w:color w:val="000000" w:themeColor="text1"/>
              </w:rPr>
              <w:t>(Company name) ............</w:t>
            </w:r>
          </w:p>
          <w:p w14:paraId="009E5938" w14:textId="77777777" w:rsidR="001A3026" w:rsidRPr="001A3026" w:rsidRDefault="001A3026" w:rsidP="001A3026">
            <w:pPr>
              <w:pStyle w:val="Date"/>
              <w:rPr>
                <w:color w:val="000000" w:themeColor="text1"/>
              </w:rPr>
            </w:pPr>
            <w:r w:rsidRPr="001A3026">
              <w:rPr>
                <w:color w:val="000000" w:themeColor="text1"/>
              </w:rPr>
              <w:t>(year) from............to............................................</w:t>
            </w:r>
          </w:p>
          <w:p w14:paraId="5D31B281" w14:textId="2DE08ABF" w:rsidR="001A3026" w:rsidRPr="001A3026" w:rsidRDefault="001A3026" w:rsidP="001A3026">
            <w:pPr>
              <w:rPr>
                <w:color w:val="000000" w:themeColor="text1"/>
              </w:rPr>
            </w:pPr>
            <w:r w:rsidRPr="001A3026">
              <w:rPr>
                <w:color w:val="000000" w:themeColor="text1"/>
              </w:rPr>
              <w:t>Duties and responsibilities</w:t>
            </w:r>
            <w:r w:rsidRPr="001A3026">
              <w:rPr>
                <w:color w:val="000000" w:themeColor="text1"/>
              </w:rPr>
              <w:t>.......</w:t>
            </w:r>
            <w:r w:rsidRPr="001A3026">
              <w:rPr>
                <w:color w:val="000000" w:themeColor="text1"/>
              </w:rPr>
              <w:t>.......</w:t>
            </w:r>
            <w:r w:rsidRPr="001A3026">
              <w:rPr>
                <w:color w:val="000000" w:themeColor="text1"/>
              </w:rPr>
              <w:t>.....................</w:t>
            </w:r>
          </w:p>
          <w:p w14:paraId="6B2BD43F" w14:textId="77777777" w:rsidR="001A3026" w:rsidRPr="001A3026" w:rsidRDefault="001A3026" w:rsidP="00B359E4">
            <w:pPr>
              <w:pStyle w:val="Heading4"/>
              <w:rPr>
                <w:color w:val="000000" w:themeColor="text1"/>
              </w:rPr>
            </w:pPr>
          </w:p>
          <w:p w14:paraId="6E1357DA" w14:textId="77777777" w:rsidR="001A3026" w:rsidRPr="001A3026" w:rsidRDefault="001A3026" w:rsidP="001A3026">
            <w:pPr>
              <w:pStyle w:val="Heading4"/>
              <w:rPr>
                <w:bCs/>
                <w:color w:val="000000" w:themeColor="text1"/>
              </w:rPr>
            </w:pPr>
            <w:r w:rsidRPr="001A3026">
              <w:rPr>
                <w:color w:val="000000" w:themeColor="text1"/>
              </w:rPr>
              <w:t>(Position)............. at (Company name) ............</w:t>
            </w:r>
          </w:p>
          <w:p w14:paraId="771E4785" w14:textId="77777777" w:rsidR="001A3026" w:rsidRPr="001A3026" w:rsidRDefault="001A3026" w:rsidP="001A3026">
            <w:pPr>
              <w:pStyle w:val="Date"/>
              <w:rPr>
                <w:color w:val="000000" w:themeColor="text1"/>
              </w:rPr>
            </w:pPr>
            <w:r w:rsidRPr="001A3026">
              <w:rPr>
                <w:color w:val="000000" w:themeColor="text1"/>
              </w:rPr>
              <w:t>(year) from............to............................................</w:t>
            </w:r>
          </w:p>
          <w:p w14:paraId="5FAAA6EF" w14:textId="77777777" w:rsidR="001A3026" w:rsidRPr="001A3026" w:rsidRDefault="001A3026" w:rsidP="001A3026">
            <w:pPr>
              <w:rPr>
                <w:color w:val="000000" w:themeColor="text1"/>
              </w:rPr>
            </w:pPr>
            <w:r w:rsidRPr="001A3026">
              <w:rPr>
                <w:color w:val="000000" w:themeColor="text1"/>
              </w:rPr>
              <w:t>Duties and responsibilities...................................</w:t>
            </w:r>
          </w:p>
          <w:p w14:paraId="3FDFAA37" w14:textId="753656E7" w:rsidR="001A3026" w:rsidRPr="001A3026" w:rsidRDefault="001A3026" w:rsidP="001A3026">
            <w:pPr>
              <w:pStyle w:val="Heading2"/>
              <w:rPr>
                <w:color w:val="000000" w:themeColor="text1"/>
              </w:rPr>
            </w:pPr>
            <w:r w:rsidRPr="001A3026">
              <w:rPr>
                <w:color w:val="000000" w:themeColor="text1"/>
              </w:rPr>
              <w:t>research and publication</w:t>
            </w:r>
          </w:p>
          <w:p w14:paraId="5A0E36B9" w14:textId="77777777" w:rsidR="005452AC" w:rsidRDefault="001A3026" w:rsidP="001A3026">
            <w:pPr>
              <w:rPr>
                <w:b/>
                <w:bCs/>
                <w:color w:val="000000" w:themeColor="text1"/>
              </w:rPr>
            </w:pPr>
            <w:r w:rsidRPr="001A3026">
              <w:rPr>
                <w:b/>
                <w:bCs/>
                <w:color w:val="000000" w:themeColor="text1"/>
              </w:rPr>
              <w:t>............................................................................</w:t>
            </w:r>
          </w:p>
          <w:p w14:paraId="6779CAD3" w14:textId="77777777" w:rsidR="001A3026" w:rsidRDefault="001A3026" w:rsidP="001A3026">
            <w:pPr>
              <w:rPr>
                <w:b/>
                <w:bCs/>
                <w:color w:val="000000" w:themeColor="text1"/>
              </w:rPr>
            </w:pPr>
            <w:r w:rsidRPr="001A3026">
              <w:rPr>
                <w:b/>
                <w:bCs/>
                <w:color w:val="000000" w:themeColor="text1"/>
              </w:rPr>
              <w:t>............................................................................</w:t>
            </w:r>
          </w:p>
          <w:p w14:paraId="2B37B832" w14:textId="77777777" w:rsidR="001A3026" w:rsidRDefault="001A3026" w:rsidP="001A3026">
            <w:pPr>
              <w:rPr>
                <w:b/>
                <w:bCs/>
                <w:color w:val="000000" w:themeColor="text1"/>
              </w:rPr>
            </w:pPr>
            <w:r w:rsidRPr="001A3026">
              <w:rPr>
                <w:b/>
                <w:bCs/>
                <w:color w:val="000000" w:themeColor="text1"/>
              </w:rPr>
              <w:t>............................................................................</w:t>
            </w:r>
          </w:p>
          <w:p w14:paraId="13A228E3" w14:textId="778A508D" w:rsidR="001A3026" w:rsidRPr="001A3026" w:rsidRDefault="001A3026" w:rsidP="001A3026">
            <w:pPr>
              <w:pStyle w:val="Heading2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Reference</w:t>
            </w:r>
          </w:p>
          <w:p w14:paraId="71274938" w14:textId="58487EDB" w:rsidR="001A3026" w:rsidRDefault="001A3026" w:rsidP="001A302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(Name): </w:t>
            </w:r>
            <w:r w:rsidRPr="001A3026">
              <w:rPr>
                <w:b/>
                <w:bCs/>
                <w:color w:val="000000" w:themeColor="text1"/>
              </w:rPr>
              <w:t>..............................</w:t>
            </w:r>
            <w:r>
              <w:rPr>
                <w:b/>
                <w:bCs/>
                <w:color w:val="000000" w:themeColor="text1"/>
              </w:rPr>
              <w:t>...............................</w:t>
            </w:r>
          </w:p>
          <w:p w14:paraId="0B30CE5A" w14:textId="1CA109BA" w:rsidR="001A3026" w:rsidRDefault="001A3026" w:rsidP="001A302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(Position): </w:t>
            </w:r>
            <w:r w:rsidRPr="001A3026">
              <w:rPr>
                <w:b/>
                <w:bCs/>
                <w:color w:val="000000" w:themeColor="text1"/>
              </w:rPr>
              <w:t>...........................</w:t>
            </w:r>
            <w:r>
              <w:rPr>
                <w:b/>
                <w:bCs/>
                <w:color w:val="000000" w:themeColor="text1"/>
              </w:rPr>
              <w:t>...............................</w:t>
            </w:r>
          </w:p>
          <w:p w14:paraId="6A690C03" w14:textId="5663E879" w:rsidR="001A3026" w:rsidRDefault="001A3026" w:rsidP="001A302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(Contact): </w:t>
            </w:r>
            <w:r w:rsidRPr="001A3026">
              <w:rPr>
                <w:b/>
                <w:bCs/>
                <w:color w:val="000000" w:themeColor="text1"/>
              </w:rPr>
              <w:t>.........................................................</w:t>
            </w:r>
          </w:p>
          <w:p w14:paraId="51DA540E" w14:textId="77777777" w:rsidR="001A3026" w:rsidRDefault="001A3026" w:rsidP="001A3026">
            <w:pPr>
              <w:rPr>
                <w:b/>
                <w:bCs/>
                <w:color w:val="000000" w:themeColor="text1"/>
              </w:rPr>
            </w:pPr>
          </w:p>
          <w:p w14:paraId="4A7C30BF" w14:textId="77777777" w:rsidR="001A3026" w:rsidRDefault="001A3026" w:rsidP="001A302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(Name): </w:t>
            </w:r>
            <w:r w:rsidRPr="001A3026">
              <w:rPr>
                <w:b/>
                <w:bCs/>
                <w:color w:val="000000" w:themeColor="text1"/>
              </w:rPr>
              <w:t>..............................</w:t>
            </w:r>
            <w:r>
              <w:rPr>
                <w:b/>
                <w:bCs/>
                <w:color w:val="000000" w:themeColor="text1"/>
              </w:rPr>
              <w:t>...............................</w:t>
            </w:r>
          </w:p>
          <w:p w14:paraId="1966E721" w14:textId="77777777" w:rsidR="001A3026" w:rsidRDefault="001A3026" w:rsidP="001A302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(Position): </w:t>
            </w:r>
            <w:r w:rsidRPr="001A3026">
              <w:rPr>
                <w:b/>
                <w:bCs/>
                <w:color w:val="000000" w:themeColor="text1"/>
              </w:rPr>
              <w:t>...........................</w:t>
            </w:r>
            <w:r>
              <w:rPr>
                <w:b/>
                <w:bCs/>
                <w:color w:val="000000" w:themeColor="text1"/>
              </w:rPr>
              <w:t>...............................</w:t>
            </w:r>
          </w:p>
          <w:p w14:paraId="1BBDAB5E" w14:textId="77777777" w:rsidR="001A3026" w:rsidRDefault="001A3026" w:rsidP="001A302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(Contact): </w:t>
            </w:r>
            <w:r w:rsidRPr="001A3026">
              <w:rPr>
                <w:b/>
                <w:bCs/>
                <w:color w:val="000000" w:themeColor="text1"/>
              </w:rPr>
              <w:t>.........................................................</w:t>
            </w:r>
          </w:p>
          <w:p w14:paraId="776DCDC7" w14:textId="77777777" w:rsidR="001A3026" w:rsidRDefault="001A3026" w:rsidP="001A3026">
            <w:pPr>
              <w:rPr>
                <w:b/>
                <w:bCs/>
                <w:color w:val="000000" w:themeColor="text1"/>
              </w:rPr>
            </w:pPr>
          </w:p>
          <w:p w14:paraId="38AE096C" w14:textId="56418928" w:rsidR="001A3026" w:rsidRPr="001A3026" w:rsidRDefault="001A3026" w:rsidP="001A3026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60F3E5AA" w14:textId="77777777" w:rsidR="00DF32CF" w:rsidRPr="00596652" w:rsidRDefault="00DF32CF" w:rsidP="00DF32CF">
      <w:pPr>
        <w:keepNext/>
        <w:keepLines/>
        <w:spacing w:before="240" w:after="120"/>
        <w:outlineLvl w:val="2"/>
        <w:rPr>
          <w:rFonts w:asciiTheme="majorHAnsi" w:eastAsiaTheme="majorEastAsia" w:hAnsiTheme="majorHAnsi" w:cstheme="majorBidi"/>
          <w:b/>
          <w:caps/>
          <w:color w:val="548AB7" w:themeColor="accent1" w:themeShade="BF"/>
          <w:sz w:val="22"/>
          <w:szCs w:val="24"/>
        </w:rPr>
      </w:pPr>
      <w:r w:rsidRPr="00596652">
        <w:rPr>
          <w:rFonts w:asciiTheme="majorHAnsi" w:eastAsiaTheme="majorEastAsia" w:hAnsiTheme="majorHAnsi" w:cstheme="majorBidi"/>
          <w:b/>
          <w:caps/>
          <w:color w:val="548AB7" w:themeColor="accent1" w:themeShade="BF"/>
          <w:sz w:val="22"/>
          <w:szCs w:val="24"/>
        </w:rPr>
        <w:t>Interests and hobbies</w:t>
      </w:r>
    </w:p>
    <w:p w14:paraId="07BE959C" w14:textId="1A189B4F" w:rsidR="00DF32CF" w:rsidRPr="00596652" w:rsidRDefault="00DF32CF" w:rsidP="00DF32CF">
      <w:r>
        <w:t>.................</w:t>
      </w:r>
    </w:p>
    <w:p w14:paraId="45E6832F" w14:textId="5FD36128" w:rsidR="00DF32CF" w:rsidRPr="00596652" w:rsidRDefault="00DF32CF" w:rsidP="00DF32CF">
      <w:r>
        <w:t>.................</w:t>
      </w:r>
    </w:p>
    <w:p w14:paraId="3743789E" w14:textId="727A7B26" w:rsidR="00DF32CF" w:rsidRPr="00596652" w:rsidRDefault="00DF32CF" w:rsidP="00DF32CF">
      <w:r>
        <w:t>................</w:t>
      </w:r>
    </w:p>
    <w:p w14:paraId="4017736D" w14:textId="77777777" w:rsidR="00596652" w:rsidRDefault="00596652" w:rsidP="000C45FF">
      <w:pPr>
        <w:tabs>
          <w:tab w:val="left" w:pos="990"/>
        </w:tabs>
      </w:pPr>
    </w:p>
    <w:p w14:paraId="1958610C" w14:textId="77777777" w:rsidR="00596652" w:rsidRDefault="00596652" w:rsidP="000C45FF">
      <w:pPr>
        <w:tabs>
          <w:tab w:val="left" w:pos="990"/>
        </w:tabs>
      </w:pPr>
      <w:bookmarkStart w:id="0" w:name="_GoBack"/>
      <w:bookmarkEnd w:id="0"/>
    </w:p>
    <w:sectPr w:rsidR="00596652" w:rsidSect="000C45FF">
      <w:head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2C986" w14:textId="77777777" w:rsidR="00D82799" w:rsidRDefault="00D82799" w:rsidP="000C45FF">
      <w:r>
        <w:separator/>
      </w:r>
    </w:p>
  </w:endnote>
  <w:endnote w:type="continuationSeparator" w:id="0">
    <w:p w14:paraId="6CD4BD6A" w14:textId="77777777" w:rsidR="00D82799" w:rsidRDefault="00D82799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メイリオ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DaunPenh">
    <w:panose1 w:val="02000506000000020004"/>
    <w:charset w:val="00"/>
    <w:family w:val="auto"/>
    <w:pitch w:val="variable"/>
    <w:sig w:usb0="0000000F" w:usb1="0000204A" w:usb2="00010000" w:usb3="00000000" w:csb0="00000003" w:csb1="00000000"/>
  </w:font>
  <w:font w:name="MoolBoran">
    <w:panose1 w:val="02020603050405020304"/>
    <w:charset w:val="00"/>
    <w:family w:val="roman"/>
    <w:pitch w:val="variable"/>
    <w:sig w:usb0="0000000F" w:usb1="00000000" w:usb2="0001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E72F5" w14:textId="77777777" w:rsidR="00D82799" w:rsidRDefault="00D82799" w:rsidP="000C45FF">
      <w:r>
        <w:separator/>
      </w:r>
    </w:p>
  </w:footnote>
  <w:footnote w:type="continuationSeparator" w:id="0">
    <w:p w14:paraId="2EAD3D3A" w14:textId="77777777" w:rsidR="00D82799" w:rsidRDefault="00D82799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5C251" w14:textId="77777777" w:rsidR="000C45FF" w:rsidRDefault="000C45FF">
    <w:pPr>
      <w:pStyle w:val="Header"/>
    </w:pPr>
    <w:r>
      <w:rPr>
        <w:noProof/>
        <w:lang w:eastAsia="en-US" w:bidi="km-KH"/>
      </w:rPr>
      <w:drawing>
        <wp:anchor distT="0" distB="0" distL="114300" distR="114300" simplePos="0" relativeHeight="251658240" behindDoc="1" locked="0" layoutInCell="1" allowOverlap="1" wp14:anchorId="21004E1F" wp14:editId="23C1C67E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260336" cy="9628632"/>
          <wp:effectExtent l="0" t="0" r="0" b="0"/>
          <wp:wrapNone/>
          <wp:docPr id="3" name="Graphic 3">
            <a:extLst xmlns:a="http://schemas.openxmlformats.org/drawingml/2006/main">
              <a:ext uri="{C183D7F6-B498-43B3-948B-1728B52AA6E4}">
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336" cy="96286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isplayBackgroundShap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0BC"/>
    <w:rsid w:val="00036450"/>
    <w:rsid w:val="00042B7D"/>
    <w:rsid w:val="00057E54"/>
    <w:rsid w:val="00066F5B"/>
    <w:rsid w:val="00072A9C"/>
    <w:rsid w:val="00080CF9"/>
    <w:rsid w:val="00094499"/>
    <w:rsid w:val="000A6DA3"/>
    <w:rsid w:val="000C45FF"/>
    <w:rsid w:val="000E3FD1"/>
    <w:rsid w:val="00112054"/>
    <w:rsid w:val="00151129"/>
    <w:rsid w:val="001525E1"/>
    <w:rsid w:val="00180329"/>
    <w:rsid w:val="0019001F"/>
    <w:rsid w:val="001A3026"/>
    <w:rsid w:val="001A74A5"/>
    <w:rsid w:val="001B2ABD"/>
    <w:rsid w:val="001D7891"/>
    <w:rsid w:val="001E0391"/>
    <w:rsid w:val="001E1759"/>
    <w:rsid w:val="001F1ECC"/>
    <w:rsid w:val="002400EB"/>
    <w:rsid w:val="00254D4E"/>
    <w:rsid w:val="00256CF7"/>
    <w:rsid w:val="00281FD5"/>
    <w:rsid w:val="002B5CC3"/>
    <w:rsid w:val="0030481B"/>
    <w:rsid w:val="003156FC"/>
    <w:rsid w:val="00317FE2"/>
    <w:rsid w:val="003254B5"/>
    <w:rsid w:val="0037121F"/>
    <w:rsid w:val="003A2EAA"/>
    <w:rsid w:val="003A6B7D"/>
    <w:rsid w:val="003B06CA"/>
    <w:rsid w:val="004071FC"/>
    <w:rsid w:val="00445947"/>
    <w:rsid w:val="004813B3"/>
    <w:rsid w:val="00496591"/>
    <w:rsid w:val="004C63E4"/>
    <w:rsid w:val="004D3011"/>
    <w:rsid w:val="005262AC"/>
    <w:rsid w:val="005452AC"/>
    <w:rsid w:val="00593204"/>
    <w:rsid w:val="00596652"/>
    <w:rsid w:val="005B071A"/>
    <w:rsid w:val="005E39D5"/>
    <w:rsid w:val="00600670"/>
    <w:rsid w:val="00603B30"/>
    <w:rsid w:val="0062123A"/>
    <w:rsid w:val="0062568F"/>
    <w:rsid w:val="00646817"/>
    <w:rsid w:val="00646E75"/>
    <w:rsid w:val="006771D0"/>
    <w:rsid w:val="006E5C3B"/>
    <w:rsid w:val="00715FCB"/>
    <w:rsid w:val="00743101"/>
    <w:rsid w:val="007775E1"/>
    <w:rsid w:val="007867A0"/>
    <w:rsid w:val="007927F5"/>
    <w:rsid w:val="007F67E1"/>
    <w:rsid w:val="00802CA0"/>
    <w:rsid w:val="00825516"/>
    <w:rsid w:val="008B6EEF"/>
    <w:rsid w:val="008C11F8"/>
    <w:rsid w:val="008D50A9"/>
    <w:rsid w:val="008F112E"/>
    <w:rsid w:val="009260CD"/>
    <w:rsid w:val="00952C25"/>
    <w:rsid w:val="009D751F"/>
    <w:rsid w:val="00A2118D"/>
    <w:rsid w:val="00A61C4A"/>
    <w:rsid w:val="00AA287A"/>
    <w:rsid w:val="00AD76E2"/>
    <w:rsid w:val="00B140BC"/>
    <w:rsid w:val="00B20152"/>
    <w:rsid w:val="00B359E4"/>
    <w:rsid w:val="00B57D98"/>
    <w:rsid w:val="00B70850"/>
    <w:rsid w:val="00C03778"/>
    <w:rsid w:val="00C066B6"/>
    <w:rsid w:val="00C37BA1"/>
    <w:rsid w:val="00C4674C"/>
    <w:rsid w:val="00C506CF"/>
    <w:rsid w:val="00C72BED"/>
    <w:rsid w:val="00C94D39"/>
    <w:rsid w:val="00C9578B"/>
    <w:rsid w:val="00CB0055"/>
    <w:rsid w:val="00D2522B"/>
    <w:rsid w:val="00D32BA6"/>
    <w:rsid w:val="00D422DE"/>
    <w:rsid w:val="00D5459D"/>
    <w:rsid w:val="00D82799"/>
    <w:rsid w:val="00DA04B4"/>
    <w:rsid w:val="00DA1F4D"/>
    <w:rsid w:val="00DD172A"/>
    <w:rsid w:val="00DF32CF"/>
    <w:rsid w:val="00E25A26"/>
    <w:rsid w:val="00E4381A"/>
    <w:rsid w:val="00E55D74"/>
    <w:rsid w:val="00E8083F"/>
    <w:rsid w:val="00E91D45"/>
    <w:rsid w:val="00F3617C"/>
    <w:rsid w:val="00F50BD2"/>
    <w:rsid w:val="00F60274"/>
    <w:rsid w:val="00F73F91"/>
    <w:rsid w:val="00F77FB9"/>
    <w:rsid w:val="00F84FD0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1C679D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652"/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5459D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B359E4"/>
    <w:pPr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1B2ABD"/>
    <w:rPr>
      <w:caps/>
      <w:color w:val="000000" w:themeColor="text1"/>
      <w:sz w:val="96"/>
      <w:szCs w:val="76"/>
    </w:rPr>
  </w:style>
  <w:style w:type="character" w:styleId="Emphasis">
    <w:name w:val="Emphasis"/>
    <w:basedOn w:val="DefaultParagraphFont"/>
    <w:uiPriority w:val="11"/>
    <w:semiHidden/>
    <w:qFormat/>
    <w:rsid w:val="00E25A2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036450"/>
  </w:style>
  <w:style w:type="character" w:customStyle="1" w:styleId="DateChar">
    <w:name w:val="Date Char"/>
    <w:basedOn w:val="DefaultParagraphFont"/>
    <w:link w:val="Date"/>
    <w:uiPriority w:val="99"/>
    <w:rsid w:val="00036450"/>
    <w:rPr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81FD5"/>
    <w:rPr>
      <w:color w:val="B85A22" w:themeColor="accent2" w:themeShade="B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4813B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45FF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45FF"/>
    <w:rPr>
      <w:sz w:val="22"/>
      <w:szCs w:val="22"/>
    </w:rPr>
  </w:style>
  <w:style w:type="table" w:styleId="TableGrid">
    <w:name w:val="Table Grid"/>
    <w:basedOn w:val="TableNormal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B2ABD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SubtitleChar">
    <w:name w:val="Subtitle Char"/>
    <w:basedOn w:val="DefaultParagraphFont"/>
    <w:link w:val="Subtitle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Heading3Char">
    <w:name w:val="Heading 3 Char"/>
    <w:basedOn w:val="DefaultParagraphFont"/>
    <w:link w:val="Heading3"/>
    <w:uiPriority w:val="9"/>
    <w:rsid w:val="00D5459D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B359E4"/>
    <w:rPr>
      <w:b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openxmlformats.org/officeDocument/2006/relationships/styles" Target="style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Microsoft\Templates\Blue%20grey%20resume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925087710892123"/>
          <c:y val="0"/>
          <c:w val="0.80138048159801523"/>
          <c:h val="0.977555118110236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Skill 1..............</c:v>
                </c:pt>
                <c:pt idx="1">
                  <c:v>Skill 2.............</c:v>
                </c:pt>
                <c:pt idx="2">
                  <c:v>Skill 3.............</c:v>
                </c:pt>
                <c:pt idx="3">
                  <c:v>Skill 4............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0.8</c:v>
                </c:pt>
                <c:pt idx="1">
                  <c:v>0.9</c:v>
                </c:pt>
                <c:pt idx="2">
                  <c:v>0.9</c:v>
                </c:pt>
                <c:pt idx="3">
                  <c:v>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B4-40B8-9917-CFE26BAAAC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8"/>
        <c:overlap val="60"/>
        <c:axId val="510443647"/>
        <c:axId val="510551375"/>
      </c:barChart>
      <c:catAx>
        <c:axId val="510443647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noFill/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0551375"/>
        <c:crosses val="autoZero"/>
        <c:auto val="1"/>
        <c:lblAlgn val="ctr"/>
        <c:lblOffset val="100"/>
        <c:noMultiLvlLbl val="0"/>
      </c:catAx>
      <c:valAx>
        <c:axId val="510551375"/>
        <c:scaling>
          <c:orientation val="minMax"/>
          <c:max val="1"/>
        </c:scaling>
        <c:delete val="1"/>
        <c:axPos val="b"/>
        <c:numFmt formatCode="0.00%" sourceLinked="0"/>
        <c:majorTickMark val="none"/>
        <c:minorTickMark val="none"/>
        <c:tickLblPos val="nextTo"/>
        <c:crossAx val="510443647"/>
        <c:crosses val="autoZero"/>
        <c:crossBetween val="between"/>
        <c:majorUnit val="0.25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925087710892123"/>
          <c:y val="0"/>
          <c:w val="0.80138048159801523"/>
          <c:h val="0.977555118110236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Thai</c:v>
                </c:pt>
                <c:pt idx="1">
                  <c:v>English</c:v>
                </c:pt>
                <c:pt idx="2">
                  <c:v>Khmer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0.7</c:v>
                </c:pt>
                <c:pt idx="1">
                  <c:v>0.8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FEE-4706-BF7C-DB50318425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8"/>
        <c:overlap val="60"/>
        <c:axId val="510443647"/>
        <c:axId val="510551375"/>
      </c:barChart>
      <c:catAx>
        <c:axId val="510443647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noFill/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0551375"/>
        <c:crosses val="autoZero"/>
        <c:auto val="1"/>
        <c:lblAlgn val="ctr"/>
        <c:lblOffset val="100"/>
        <c:noMultiLvlLbl val="0"/>
      </c:catAx>
      <c:valAx>
        <c:axId val="510551375"/>
        <c:scaling>
          <c:orientation val="minMax"/>
          <c:max val="1"/>
        </c:scaling>
        <c:delete val="1"/>
        <c:axPos val="b"/>
        <c:numFmt formatCode="0.00%" sourceLinked="0"/>
        <c:majorTickMark val="none"/>
        <c:minorTickMark val="none"/>
        <c:tickLblPos val="nextTo"/>
        <c:crossAx val="510443647"/>
        <c:crosses val="autoZero"/>
        <c:crossBetween val="between"/>
        <c:majorUnit val="0.25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0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7241D55C6FB457AB477C5833F162A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9C766-BFEB-469F-9018-DD9EF0CA8CAC}"/>
      </w:docPartPr>
      <w:docPartBody>
        <w:p w:rsidR="00902053" w:rsidRDefault="00D00C35">
          <w:pPr>
            <w:pStyle w:val="C7241D55C6FB457AB477C5833F162A1A"/>
          </w:pPr>
          <w:r w:rsidRPr="00D5459D">
            <w:t>Profile</w:t>
          </w:r>
        </w:p>
      </w:docPartBody>
    </w:docPart>
    <w:docPart>
      <w:docPartPr>
        <w:name w:val="9957AB9979604527BE217DEC74BE9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FC4FD-1DDB-4BA9-B5C9-FDF1C187DB63}"/>
      </w:docPartPr>
      <w:docPartBody>
        <w:p w:rsidR="00902053" w:rsidRDefault="00D00C35">
          <w:pPr>
            <w:pStyle w:val="9957AB9979604527BE217DEC74BE992F"/>
          </w:pPr>
          <w:r w:rsidRPr="00036450">
            <w:t>EDUCATION</w:t>
          </w:r>
        </w:p>
      </w:docPartBody>
    </w:docPart>
    <w:docPart>
      <w:docPartPr>
        <w:name w:val="7A051BAE3CE743D786AAD52239379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EF4B7D-DFD8-40D1-90A4-0592B8E23DB1}"/>
      </w:docPartPr>
      <w:docPartBody>
        <w:p w:rsidR="00902053" w:rsidRDefault="00D00C35">
          <w:pPr>
            <w:pStyle w:val="7A051BAE3CE743D786AAD52239379A1C"/>
          </w:pPr>
          <w:r w:rsidRPr="00036450">
            <w:t>WORK EXPERIENCE</w:t>
          </w:r>
        </w:p>
      </w:docPartBody>
    </w:docPart>
    <w:docPart>
      <w:docPartPr>
        <w:name w:val="B84E44FD3B4D45F79FAAB905AB494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5716B-F997-42DE-8979-BA501A5FF70B}"/>
      </w:docPartPr>
      <w:docPartBody>
        <w:p w:rsidR="00902053" w:rsidRDefault="001E7FE9" w:rsidP="001E7FE9">
          <w:pPr>
            <w:pStyle w:val="B84E44FD3B4D45F79FAAB905AB494EBE"/>
          </w:pPr>
          <w:r w:rsidRPr="00CB0055">
            <w:t>Contact</w:t>
          </w:r>
        </w:p>
      </w:docPartBody>
    </w:docPart>
    <w:docPart>
      <w:docPartPr>
        <w:name w:val="D89AB83B5CF344F19103F7D48BE9B7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42271-6F3A-44ED-8937-D088FBBE2DEE}"/>
      </w:docPartPr>
      <w:docPartBody>
        <w:p w:rsidR="00902053" w:rsidRDefault="001E7FE9" w:rsidP="001E7FE9">
          <w:pPr>
            <w:pStyle w:val="D89AB83B5CF344F19103F7D48BE9B7A8"/>
          </w:pPr>
          <w:r w:rsidRPr="004D3011">
            <w:t>PHONE:</w:t>
          </w:r>
        </w:p>
      </w:docPartBody>
    </w:docPart>
    <w:docPart>
      <w:docPartPr>
        <w:name w:val="322DE7146CA04F328201082066E95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3B35F-1778-479E-B93D-B1B578BE970E}"/>
      </w:docPartPr>
      <w:docPartBody>
        <w:p w:rsidR="00902053" w:rsidRDefault="001E7FE9" w:rsidP="001E7FE9">
          <w:pPr>
            <w:pStyle w:val="322DE7146CA04F328201082066E956F1"/>
          </w:pPr>
          <w:r w:rsidRPr="004D3011">
            <w:t>EMAIL: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メイリオ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DaunPenh">
    <w:panose1 w:val="02000506000000020004"/>
    <w:charset w:val="00"/>
    <w:family w:val="auto"/>
    <w:pitch w:val="variable"/>
    <w:sig w:usb0="0000000F" w:usb1="0000204A" w:usb2="00010000" w:usb3="00000000" w:csb0="00000003" w:csb1="00000000"/>
  </w:font>
  <w:font w:name="MoolBoran">
    <w:panose1 w:val="02020603050405020304"/>
    <w:charset w:val="00"/>
    <w:family w:val="roman"/>
    <w:pitch w:val="variable"/>
    <w:sig w:usb0="0000000F" w:usb1="00000000" w:usb2="0001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E9"/>
    <w:rsid w:val="000D5199"/>
    <w:rsid w:val="001E7FE9"/>
    <w:rsid w:val="00380152"/>
    <w:rsid w:val="003F41C7"/>
    <w:rsid w:val="00575ED8"/>
    <w:rsid w:val="00756F4E"/>
    <w:rsid w:val="00902053"/>
    <w:rsid w:val="00BC0CED"/>
    <w:rsid w:val="00D00C35"/>
    <w:rsid w:val="00EA5EC1"/>
    <w:rsid w:val="00F5509C"/>
    <w:rsid w:val="00FC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pBdr>
        <w:bottom w:val="single" w:sz="8" w:space="1" w:color="5B9BD5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A660D8F6AE4D3E9BC571AC7D29810C">
    <w:name w:val="EAA660D8F6AE4D3E9BC571AC7D29810C"/>
  </w:style>
  <w:style w:type="paragraph" w:customStyle="1" w:styleId="D3C07D0FF4514F6180DC541AB2DAF236">
    <w:name w:val="D3C07D0FF4514F6180DC541AB2DAF236"/>
  </w:style>
  <w:style w:type="paragraph" w:customStyle="1" w:styleId="C7241D55C6FB457AB477C5833F162A1A">
    <w:name w:val="C7241D55C6FB457AB477C5833F162A1A"/>
  </w:style>
  <w:style w:type="paragraph" w:customStyle="1" w:styleId="A2649CE4362D4CB289DFE49A4192572E">
    <w:name w:val="A2649CE4362D4CB289DFE49A4192572E"/>
  </w:style>
  <w:style w:type="paragraph" w:customStyle="1" w:styleId="C1467BA735894646A7D21E7011695CCF">
    <w:name w:val="C1467BA735894646A7D21E7011695CCF"/>
  </w:style>
  <w:style w:type="paragraph" w:customStyle="1" w:styleId="5D4154DF52EA4458BC60DEA38CC6B381">
    <w:name w:val="5D4154DF52EA4458BC60DEA38CC6B381"/>
  </w:style>
  <w:style w:type="paragraph" w:customStyle="1" w:styleId="BBECCCBA35674B76AFE4E43E75CF28BC">
    <w:name w:val="BBECCCBA35674B76AFE4E43E75CF28BC"/>
  </w:style>
  <w:style w:type="paragraph" w:customStyle="1" w:styleId="471FF2D5E5FE46B4AD091461ACE1510A">
    <w:name w:val="471FF2D5E5FE46B4AD091461ACE1510A"/>
  </w:style>
  <w:style w:type="paragraph" w:customStyle="1" w:styleId="481EE0118F3A4205897F0BE6774FDB3D">
    <w:name w:val="481EE0118F3A4205897F0BE6774FDB3D"/>
  </w:style>
  <w:style w:type="paragraph" w:customStyle="1" w:styleId="1C9311149C154A67A1038E9DA3A9D53A">
    <w:name w:val="1C9311149C154A67A1038E9DA3A9D53A"/>
  </w:style>
  <w:style w:type="character" w:styleId="Hyperlink">
    <w:name w:val="Hyperlink"/>
    <w:basedOn w:val="DefaultParagraphFont"/>
    <w:uiPriority w:val="99"/>
    <w:unhideWhenUsed/>
    <w:rPr>
      <w:color w:val="C45911" w:themeColor="accent2" w:themeShade="BF"/>
      <w:u w:val="single"/>
    </w:rPr>
  </w:style>
  <w:style w:type="paragraph" w:customStyle="1" w:styleId="427B090CFE1849F0AA52275CC5A487A3">
    <w:name w:val="427B090CFE1849F0AA52275CC5A487A3"/>
  </w:style>
  <w:style w:type="paragraph" w:customStyle="1" w:styleId="135B30E8E95643CCB005224EC2851FC7">
    <w:name w:val="135B30E8E95643CCB005224EC2851FC7"/>
  </w:style>
  <w:style w:type="paragraph" w:customStyle="1" w:styleId="B7012CC3CA77441B9763741C36EAD8F3">
    <w:name w:val="B7012CC3CA77441B9763741C36EAD8F3"/>
  </w:style>
  <w:style w:type="paragraph" w:customStyle="1" w:styleId="64C2A78EDBF1430D8D45F3208C2B1783">
    <w:name w:val="64C2A78EDBF1430D8D45F3208C2B1783"/>
  </w:style>
  <w:style w:type="paragraph" w:customStyle="1" w:styleId="32BE8ECA34FE4C2697090C3B6F16BE2E">
    <w:name w:val="32BE8ECA34FE4C2697090C3B6F16BE2E"/>
  </w:style>
  <w:style w:type="paragraph" w:customStyle="1" w:styleId="9002E3E51FAC463E91A18693B25931C8">
    <w:name w:val="9002E3E51FAC463E91A18693B25931C8"/>
  </w:style>
  <w:style w:type="paragraph" w:customStyle="1" w:styleId="9957AB9979604527BE217DEC74BE992F">
    <w:name w:val="9957AB9979604527BE217DEC74BE992F"/>
  </w:style>
  <w:style w:type="paragraph" w:customStyle="1" w:styleId="DD93285269A34A019A1B5F9FAB31B43B">
    <w:name w:val="DD93285269A34A019A1B5F9FAB31B43B"/>
  </w:style>
  <w:style w:type="paragraph" w:customStyle="1" w:styleId="74A8999142024C23BB8C76133097AB03">
    <w:name w:val="74A8999142024C23BB8C76133097AB03"/>
  </w:style>
  <w:style w:type="paragraph" w:customStyle="1" w:styleId="7C73EC90E774429092FA7A12F722D5C3">
    <w:name w:val="7C73EC90E774429092FA7A12F722D5C3"/>
  </w:style>
  <w:style w:type="paragraph" w:customStyle="1" w:styleId="3B8C4659CB5940689AA32475E241A7D8">
    <w:name w:val="3B8C4659CB5940689AA32475E241A7D8"/>
  </w:style>
  <w:style w:type="paragraph" w:customStyle="1" w:styleId="5FF1EB5A3C454511A29179BB0D143357">
    <w:name w:val="5FF1EB5A3C454511A29179BB0D143357"/>
  </w:style>
  <w:style w:type="paragraph" w:customStyle="1" w:styleId="2862B0DBE1F3498B82A58EA3D22A6853">
    <w:name w:val="2862B0DBE1F3498B82A58EA3D22A6853"/>
  </w:style>
  <w:style w:type="paragraph" w:customStyle="1" w:styleId="2DBEEBD020914A67AE4D17603FFAFAA7">
    <w:name w:val="2DBEEBD020914A67AE4D17603FFAFAA7"/>
  </w:style>
  <w:style w:type="paragraph" w:customStyle="1" w:styleId="7A051BAE3CE743D786AAD52239379A1C">
    <w:name w:val="7A051BAE3CE743D786AAD52239379A1C"/>
  </w:style>
  <w:style w:type="paragraph" w:customStyle="1" w:styleId="708FE83F74E14177A31DFF86EE8E7ABD">
    <w:name w:val="708FE83F74E14177A31DFF86EE8E7ABD"/>
  </w:style>
  <w:style w:type="paragraph" w:customStyle="1" w:styleId="508BA6CD3CF64324A44EA92ED5E5BCB1">
    <w:name w:val="508BA6CD3CF64324A44EA92ED5E5BCB1"/>
  </w:style>
  <w:style w:type="paragraph" w:customStyle="1" w:styleId="803B1807D7AE48398B33B532E00412EB">
    <w:name w:val="803B1807D7AE48398B33B532E00412EB"/>
  </w:style>
  <w:style w:type="paragraph" w:customStyle="1" w:styleId="2C0C293D9226463AA5B6CA24820EBC7C">
    <w:name w:val="2C0C293D9226463AA5B6CA24820EBC7C"/>
  </w:style>
  <w:style w:type="paragraph" w:customStyle="1" w:styleId="8F8DD2D5390440C3B2DAFEBD7412FB23">
    <w:name w:val="8F8DD2D5390440C3B2DAFEBD7412FB23"/>
  </w:style>
  <w:style w:type="paragraph" w:customStyle="1" w:styleId="A71527F702BA40D3925F17042C0016C0">
    <w:name w:val="A71527F702BA40D3925F17042C0016C0"/>
  </w:style>
  <w:style w:type="paragraph" w:customStyle="1" w:styleId="48636CA151634DFC8A1D1C954FE80D60">
    <w:name w:val="48636CA151634DFC8A1D1C954FE80D60"/>
  </w:style>
  <w:style w:type="paragraph" w:customStyle="1" w:styleId="9995414BABEE495198678BC267F051AA">
    <w:name w:val="9995414BABEE495198678BC267F051AA"/>
  </w:style>
  <w:style w:type="paragraph" w:customStyle="1" w:styleId="08A0B61F6CA3490F86003EAD23172147">
    <w:name w:val="08A0B61F6CA3490F86003EAD23172147"/>
  </w:style>
  <w:style w:type="paragraph" w:customStyle="1" w:styleId="5D2BEEF275E248B7824ACBF5372620E9">
    <w:name w:val="5D2BEEF275E248B7824ACBF5372620E9"/>
  </w:style>
  <w:style w:type="paragraph" w:customStyle="1" w:styleId="68B05C75F86B405681A306E950EA6D6B">
    <w:name w:val="68B05C75F86B405681A306E950EA6D6B"/>
  </w:style>
  <w:style w:type="paragraph" w:customStyle="1" w:styleId="B8649624862A420193BA527A2523CF5E">
    <w:name w:val="B8649624862A420193BA527A2523CF5E"/>
  </w:style>
  <w:style w:type="paragraph" w:customStyle="1" w:styleId="98AAA48529EC439F91CC1EB2C5C336D7">
    <w:name w:val="98AAA48529EC439F91CC1EB2C5C336D7"/>
  </w:style>
  <w:style w:type="paragraph" w:customStyle="1" w:styleId="4375D09B7AED4DCC97F91680A4FF1C77">
    <w:name w:val="4375D09B7AED4DCC97F91680A4FF1C77"/>
  </w:style>
  <w:style w:type="paragraph" w:customStyle="1" w:styleId="B5DC9E4D6D2A4DB585C33E3224395DCB">
    <w:name w:val="B5DC9E4D6D2A4DB585C33E3224395DCB"/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aps/>
      <w:szCs w:val="26"/>
      <w:lang w:eastAsia="ja-JP" w:bidi="ar-SA"/>
    </w:rPr>
  </w:style>
  <w:style w:type="paragraph" w:customStyle="1" w:styleId="4F1CB7A7230D43E483802A7CB70836CA">
    <w:name w:val="4F1CB7A7230D43E483802A7CB70836CA"/>
  </w:style>
  <w:style w:type="paragraph" w:customStyle="1" w:styleId="6681C553E8ED4CCD8021656D717EC846">
    <w:name w:val="6681C553E8ED4CCD8021656D717EC846"/>
    <w:rsid w:val="001E7FE9"/>
  </w:style>
  <w:style w:type="paragraph" w:customStyle="1" w:styleId="72FB3720B47B474EB92DB3BE2D4BE4A6">
    <w:name w:val="72FB3720B47B474EB92DB3BE2D4BE4A6"/>
    <w:rsid w:val="001E7FE9"/>
  </w:style>
  <w:style w:type="paragraph" w:customStyle="1" w:styleId="B84E44FD3B4D45F79FAAB905AB494EBE">
    <w:name w:val="B84E44FD3B4D45F79FAAB905AB494EBE"/>
    <w:rsid w:val="001E7FE9"/>
  </w:style>
  <w:style w:type="paragraph" w:customStyle="1" w:styleId="D89AB83B5CF344F19103F7D48BE9B7A8">
    <w:name w:val="D89AB83B5CF344F19103F7D48BE9B7A8"/>
    <w:rsid w:val="001E7FE9"/>
  </w:style>
  <w:style w:type="paragraph" w:customStyle="1" w:styleId="322DE7146CA04F328201082066E956F1">
    <w:name w:val="322DE7146CA04F328201082066E956F1"/>
    <w:rsid w:val="001E7FE9"/>
  </w:style>
  <w:style w:type="paragraph" w:customStyle="1" w:styleId="A243CE73B73B4C8FA376D3E08FDDB492">
    <w:name w:val="A243CE73B73B4C8FA376D3E08FDDB492"/>
    <w:rsid w:val="001E7FE9"/>
  </w:style>
  <w:style w:type="paragraph" w:customStyle="1" w:styleId="62B216AC73E54A4BB939F9FCC29C7A9E">
    <w:name w:val="62B216AC73E54A4BB939F9FCC29C7A9E"/>
    <w:rsid w:val="001E7FE9"/>
  </w:style>
  <w:style w:type="paragraph" w:customStyle="1" w:styleId="4DB2172DB0424BFB99C08D4B9C13B413">
    <w:name w:val="4DB2172DB0424BFB99C08D4B9C13B413"/>
    <w:rsid w:val="001E7FE9"/>
  </w:style>
  <w:style w:type="paragraph" w:customStyle="1" w:styleId="A74FD8041EC24B8786D4DFB6FC2F7ED4">
    <w:name w:val="A74FD8041EC24B8786D4DFB6FC2F7ED4"/>
    <w:rsid w:val="001E7FE9"/>
  </w:style>
  <w:style w:type="paragraph" w:customStyle="1" w:styleId="31EB291159244CF28F29CBF93E7E2746">
    <w:name w:val="31EB291159244CF28F29CBF93E7E2746"/>
    <w:rsid w:val="001E7FE9"/>
  </w:style>
  <w:style w:type="paragraph" w:customStyle="1" w:styleId="12BFED9EBBB74AD4BD50EAA659380AF0">
    <w:name w:val="12BFED9EBBB74AD4BD50EAA659380AF0"/>
    <w:rsid w:val="001E7FE9"/>
  </w:style>
  <w:style w:type="paragraph" w:customStyle="1" w:styleId="36DCCC98EE38479DAC11ACF8376DA8AC">
    <w:name w:val="36DCCC98EE38479DAC11ACF8376DA8AC"/>
    <w:rsid w:val="003F41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14EC26-251D-443A-AF4F-B15D0F3B0F8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18506A0D-4821-47C2-BD9B-CACF27C6B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3E149-BD72-41A7-8F13-AF59DE30D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Blue grey resume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2021-10-26T10:59:00Z</dcterms:created>
  <dcterms:modified xsi:type="dcterms:W3CDTF">2022-10-05T07:01:00Z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